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3D97" w14:textId="77777777" w:rsidR="00176406" w:rsidRDefault="00176406" w:rsidP="00176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78F8DE4" w14:textId="77777777" w:rsidR="00176406" w:rsidRDefault="00176406" w:rsidP="00176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Smarden</w:t>
      </w:r>
      <w:proofErr w:type="spellEnd"/>
      <w:r>
        <w:rPr>
          <w:rFonts w:cs="Times New Roman"/>
          <w:szCs w:val="24"/>
        </w:rPr>
        <w:t>, Kent. Husbandman.</w:t>
      </w:r>
    </w:p>
    <w:p w14:paraId="19433AF9" w14:textId="77777777" w:rsidR="00176406" w:rsidRDefault="00176406" w:rsidP="00176406">
      <w:pPr>
        <w:pStyle w:val="NoSpacing"/>
        <w:rPr>
          <w:rFonts w:cs="Times New Roman"/>
          <w:szCs w:val="24"/>
        </w:rPr>
      </w:pPr>
    </w:p>
    <w:p w14:paraId="433A1F73" w14:textId="77777777" w:rsidR="00176406" w:rsidRDefault="00176406" w:rsidP="00176406">
      <w:pPr>
        <w:pStyle w:val="NoSpacing"/>
        <w:rPr>
          <w:rFonts w:cs="Times New Roman"/>
          <w:szCs w:val="24"/>
        </w:rPr>
      </w:pPr>
    </w:p>
    <w:p w14:paraId="27D55313" w14:textId="77777777" w:rsidR="00176406" w:rsidRDefault="00176406" w:rsidP="00176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Pelle(q.v.) brought a plaint of debt against him.</w:t>
      </w:r>
    </w:p>
    <w:p w14:paraId="3DE0C0A4" w14:textId="77777777" w:rsidR="00176406" w:rsidRDefault="00176406" w:rsidP="00176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24B2B04" w14:textId="77777777" w:rsidR="00176406" w:rsidRDefault="00176406" w:rsidP="00176406">
      <w:pPr>
        <w:pStyle w:val="NoSpacing"/>
        <w:rPr>
          <w:rFonts w:cs="Times New Roman"/>
          <w:szCs w:val="24"/>
        </w:rPr>
      </w:pPr>
    </w:p>
    <w:p w14:paraId="48BE37AE" w14:textId="77777777" w:rsidR="00176406" w:rsidRDefault="00176406" w:rsidP="00176406">
      <w:pPr>
        <w:pStyle w:val="NoSpacing"/>
        <w:rPr>
          <w:rFonts w:cs="Times New Roman"/>
          <w:szCs w:val="24"/>
        </w:rPr>
      </w:pPr>
    </w:p>
    <w:p w14:paraId="446AF889" w14:textId="77777777" w:rsidR="00176406" w:rsidRDefault="00176406" w:rsidP="00176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2022</w:t>
      </w:r>
    </w:p>
    <w:p w14:paraId="7715DE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FD77" w14:textId="77777777" w:rsidR="00176406" w:rsidRDefault="00176406" w:rsidP="009139A6">
      <w:r>
        <w:separator/>
      </w:r>
    </w:p>
  </w:endnote>
  <w:endnote w:type="continuationSeparator" w:id="0">
    <w:p w14:paraId="6183A9A9" w14:textId="77777777" w:rsidR="00176406" w:rsidRDefault="001764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9B2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5D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3C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B1930" w14:textId="77777777" w:rsidR="00176406" w:rsidRDefault="00176406" w:rsidP="009139A6">
      <w:r>
        <w:separator/>
      </w:r>
    </w:p>
  </w:footnote>
  <w:footnote w:type="continuationSeparator" w:id="0">
    <w:p w14:paraId="0FDFA478" w14:textId="77777777" w:rsidR="00176406" w:rsidRDefault="001764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CB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6F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B56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06"/>
    <w:rsid w:val="000666E0"/>
    <w:rsid w:val="0017640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41082"/>
  <w15:chartTrackingRefBased/>
  <w15:docId w15:val="{B5A5A759-6831-437B-9D8D-5B8205FC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64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2023-01-23T16:14:00Z</dcterms:created>
  <dcterms:modified xsi:type="dcterms:W3CDTF">2023-01-23T16:15:00Z</dcterms:modified>
</cp:coreProperties>
</file>